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7EE7" w:rsidRPr="006F453F" w:rsidRDefault="002B7EE7" w:rsidP="00147A4E">
      <w:pPr>
        <w:spacing w:after="0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6F453F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Российская Федерация</w:t>
      </w:r>
    </w:p>
    <w:p w:rsidR="002B7EE7" w:rsidRPr="006F453F" w:rsidRDefault="002B7EE7" w:rsidP="00972AD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F453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2B7EE7" w:rsidRDefault="002B7EE7" w:rsidP="00972ADF">
      <w:pPr>
        <w:spacing w:before="120" w:after="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2B7EE7" w:rsidRDefault="002B7EE7" w:rsidP="00972ADF">
      <w:pPr>
        <w:spacing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От    19.11.2021  №323</w:t>
      </w:r>
    </w:p>
    <w:p w:rsidR="002B7EE7" w:rsidRDefault="002B7EE7" w:rsidP="00972ADF">
      <w:pPr>
        <w:spacing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г. Унеча  Брянской области</w:t>
      </w:r>
    </w:p>
    <w:p w:rsidR="002B7EE7" w:rsidRDefault="002B7EE7" w:rsidP="00972ADF">
      <w:pPr>
        <w:pStyle w:val="ConsPlusTitle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0502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Порядке  осуществления исполнительными</w:t>
      </w:r>
    </w:p>
    <w:p w:rsidR="002B7EE7" w:rsidRDefault="002B7EE7" w:rsidP="00972ADF">
      <w:pPr>
        <w:pStyle w:val="ConsPlusTitle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органами Унечского муниципального района  </w:t>
      </w:r>
    </w:p>
    <w:p w:rsidR="002B7EE7" w:rsidRDefault="002B7EE7" w:rsidP="00972ADF">
      <w:pPr>
        <w:pStyle w:val="ConsPlusTitle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и (или) находящимися в их ведении казенными </w:t>
      </w:r>
    </w:p>
    <w:p w:rsidR="002B7EE7" w:rsidRDefault="002B7EE7" w:rsidP="00972ADF">
      <w:pPr>
        <w:pStyle w:val="ConsPlusTitle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учреждениями бюджетных полномочий </w:t>
      </w:r>
    </w:p>
    <w:p w:rsidR="002B7EE7" w:rsidRDefault="002B7EE7" w:rsidP="00C60A01">
      <w:pPr>
        <w:pStyle w:val="ConsPlusTitle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главных администраторов доходов бюджетов </w:t>
      </w:r>
    </w:p>
    <w:p w:rsidR="002B7EE7" w:rsidRDefault="002B7EE7" w:rsidP="00C60A01">
      <w:pPr>
        <w:pStyle w:val="ConsPlusTitle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бюджетной системы Российской Федерации</w:t>
      </w:r>
    </w:p>
    <w:p w:rsidR="002B7EE7" w:rsidRPr="00C05024" w:rsidRDefault="002B7EE7" w:rsidP="00972ADF">
      <w:pPr>
        <w:pStyle w:val="ConsPlusTitle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2B7EE7" w:rsidRDefault="002B7EE7" w:rsidP="004161B0">
      <w:pPr>
        <w:pStyle w:val="ConsPlusNormal"/>
        <w:spacing w:after="120"/>
        <w:ind w:firstLine="540"/>
        <w:jc w:val="both"/>
        <w:rPr>
          <w:rFonts w:cs="Times New Roman"/>
        </w:rPr>
      </w:pPr>
    </w:p>
    <w:p w:rsidR="002B7EE7" w:rsidRDefault="002B7EE7" w:rsidP="009831F1">
      <w:pPr>
        <w:pStyle w:val="ConsPlusNormal"/>
        <w:spacing w:after="120"/>
        <w:jc w:val="both"/>
        <w:rPr>
          <w:rFonts w:cs="Times New Roman"/>
        </w:rPr>
      </w:pPr>
      <w:r w:rsidRPr="00972ADF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hyperlink r:id="rId4" w:history="1">
        <w:r w:rsidRPr="000E0D38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</w:rPr>
          <w:t>пунктом 4 статьи 160.1</w:t>
        </w:r>
      </w:hyperlink>
      <w:r w:rsidRPr="00972ADF">
        <w:rPr>
          <w:rFonts w:ascii="Times New Roman" w:hAnsi="Times New Roman" w:cs="Times New Roman"/>
          <w:sz w:val="24"/>
          <w:szCs w:val="24"/>
        </w:rPr>
        <w:t xml:space="preserve"> Бюджетного кодекса Российской Федерации</w:t>
      </w:r>
    </w:p>
    <w:p w:rsidR="002B7EE7" w:rsidRDefault="002B7EE7" w:rsidP="003304B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ПОСТАНОВЛЯЮ:</w:t>
      </w:r>
    </w:p>
    <w:p w:rsidR="002B7EE7" w:rsidRDefault="002B7EE7" w:rsidP="003304B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B7EE7" w:rsidRPr="00834692" w:rsidRDefault="002B7EE7" w:rsidP="003304B7">
      <w:pPr>
        <w:pStyle w:val="ConsPlusNormal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34692">
        <w:rPr>
          <w:rFonts w:ascii="Times New Roman" w:hAnsi="Times New Roman" w:cs="Times New Roman"/>
          <w:sz w:val="24"/>
          <w:szCs w:val="24"/>
        </w:rPr>
        <w:t xml:space="preserve">1.Утвердить прилагаемый </w:t>
      </w:r>
      <w:hyperlink r:id="rId5" w:anchor="P46" w:history="1">
        <w:r w:rsidRPr="00834692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</w:rPr>
          <w:t>Порядок</w:t>
        </w:r>
      </w:hyperlink>
      <w:r>
        <w:t xml:space="preserve"> </w:t>
      </w:r>
      <w:r w:rsidRPr="00834692">
        <w:rPr>
          <w:rFonts w:ascii="Times New Roman" w:hAnsi="Times New Roman" w:cs="Times New Roman"/>
          <w:sz w:val="24"/>
          <w:szCs w:val="24"/>
        </w:rPr>
        <w:t>осуществления исполнительными органами Унечского муниципального района  и (или) находящимися в их ведении казенными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4692">
        <w:rPr>
          <w:rFonts w:ascii="Times New Roman" w:hAnsi="Times New Roman" w:cs="Times New Roman"/>
          <w:sz w:val="24"/>
          <w:szCs w:val="24"/>
        </w:rPr>
        <w:t>учреждениями бюджетных полномочий главных администраторов  доходов бюджетов бюджетной системы 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4692">
        <w:rPr>
          <w:rFonts w:ascii="Times New Roman" w:hAnsi="Times New Roman" w:cs="Times New Roman"/>
          <w:sz w:val="24"/>
          <w:szCs w:val="24"/>
        </w:rPr>
        <w:t>согласно приложению №1.</w:t>
      </w:r>
    </w:p>
    <w:p w:rsidR="002B7EE7" w:rsidRPr="001858DF" w:rsidRDefault="002B7EE7" w:rsidP="003304B7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2.Признать утратившим силу постановление администрации Унечского района  от 28.12.2007 №157 «О порядке осуществления исполнительными органами  местного самоуправления муниципального образования «Унечский муниципальный район» и (или) находящимися в их ведении бюджетными  учреждениями, бюджетных полномочий главных администраторов доходов бюджетов бюджетной системы Российской Федерации».</w:t>
      </w:r>
    </w:p>
    <w:p w:rsidR="002B7EE7" w:rsidRDefault="002B7EE7" w:rsidP="003304B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1858DF">
        <w:rPr>
          <w:rFonts w:ascii="Times New Roman" w:hAnsi="Times New Roman" w:cs="Times New Roman"/>
          <w:sz w:val="24"/>
          <w:szCs w:val="24"/>
        </w:rPr>
        <w:t>.Постановление вступает в силу с момента его подписания.</w:t>
      </w:r>
    </w:p>
    <w:p w:rsidR="002B7EE7" w:rsidRPr="00E23A2F" w:rsidRDefault="002B7EE7" w:rsidP="003304B7">
      <w:pPr>
        <w:pStyle w:val="ListParagraph"/>
        <w:ind w:left="0"/>
        <w:jc w:val="both"/>
      </w:pPr>
      <w:r>
        <w:t>4.</w:t>
      </w:r>
      <w:r w:rsidRPr="00E23A2F">
        <w:t>Опубликовать настоящее постановление в муниципальном печатном средстве массовой информации «Унечский муниципальный вестник» и разместить на официальном сайте админис</w:t>
      </w:r>
      <w:r>
        <w:t xml:space="preserve">трации Унечского района в сети </w:t>
      </w:r>
      <w:r w:rsidRPr="00E23A2F">
        <w:t>Инт</w:t>
      </w:r>
      <w:r>
        <w:t>ернет</w:t>
      </w:r>
      <w:r w:rsidRPr="003A1E7F">
        <w:t>.</w:t>
      </w:r>
    </w:p>
    <w:p w:rsidR="002B7EE7" w:rsidRDefault="002B7EE7" w:rsidP="003304B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C05024">
        <w:rPr>
          <w:rFonts w:ascii="Times New Roman" w:hAnsi="Times New Roman" w:cs="Times New Roman"/>
          <w:sz w:val="24"/>
          <w:szCs w:val="24"/>
        </w:rPr>
        <w:t xml:space="preserve">.Контроль за исполнением настоящего постановления возложить </w:t>
      </w:r>
      <w:r w:rsidRPr="00B24D64">
        <w:rPr>
          <w:rFonts w:ascii="Times New Roman" w:hAnsi="Times New Roman" w:cs="Times New Roman"/>
          <w:sz w:val="24"/>
          <w:szCs w:val="24"/>
        </w:rPr>
        <w:t>на начальника  финансового управления администрации Унечского района Шайтур С.В.</w:t>
      </w:r>
    </w:p>
    <w:p w:rsidR="002B7EE7" w:rsidRPr="00B24D64" w:rsidRDefault="002B7EE7" w:rsidP="003304B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B7EE7" w:rsidRPr="00C05024" w:rsidRDefault="002B7EE7" w:rsidP="001858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B7EE7" w:rsidRPr="00C05024" w:rsidRDefault="002B7EE7" w:rsidP="001858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B7EE7" w:rsidRDefault="002B7EE7" w:rsidP="001858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 о. г</w:t>
      </w:r>
      <w:r w:rsidRPr="006D4D93">
        <w:rPr>
          <w:rFonts w:ascii="Times New Roman" w:hAnsi="Times New Roman" w:cs="Times New Roman"/>
          <w:sz w:val="24"/>
          <w:szCs w:val="24"/>
        </w:rPr>
        <w:t>лав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6D4D93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>
        <w:rPr>
          <w:rFonts w:ascii="Times New Roman" w:hAnsi="Times New Roman" w:cs="Times New Roman"/>
          <w:sz w:val="24"/>
          <w:szCs w:val="24"/>
        </w:rPr>
        <w:t xml:space="preserve">Унечского </w:t>
      </w:r>
      <w:r w:rsidRPr="006D4D93">
        <w:rPr>
          <w:rFonts w:ascii="Times New Roman" w:hAnsi="Times New Roman" w:cs="Times New Roman"/>
          <w:sz w:val="24"/>
          <w:szCs w:val="24"/>
        </w:rPr>
        <w:t>района</w:t>
      </w:r>
      <w:r w:rsidRPr="006D4D9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И.М.Волкович</w:t>
      </w:r>
      <w:r w:rsidRPr="006D4D93">
        <w:rPr>
          <w:rFonts w:ascii="Times New Roman" w:hAnsi="Times New Roman" w:cs="Times New Roman"/>
          <w:sz w:val="24"/>
          <w:szCs w:val="24"/>
        </w:rPr>
        <w:tab/>
      </w:r>
      <w:r w:rsidRPr="006D4D93">
        <w:rPr>
          <w:rFonts w:ascii="Times New Roman" w:hAnsi="Times New Roman" w:cs="Times New Roman"/>
          <w:sz w:val="24"/>
          <w:szCs w:val="24"/>
        </w:rPr>
        <w:tab/>
      </w:r>
      <w:r w:rsidRPr="006D4D93">
        <w:rPr>
          <w:rFonts w:ascii="Times New Roman" w:hAnsi="Times New Roman" w:cs="Times New Roman"/>
          <w:sz w:val="24"/>
          <w:szCs w:val="24"/>
        </w:rPr>
        <w:tab/>
      </w:r>
      <w:r w:rsidRPr="006D4D93">
        <w:rPr>
          <w:rFonts w:ascii="Times New Roman" w:hAnsi="Times New Roman" w:cs="Times New Roman"/>
          <w:sz w:val="24"/>
          <w:szCs w:val="24"/>
        </w:rPr>
        <w:tab/>
      </w:r>
    </w:p>
    <w:p w:rsidR="002B7EE7" w:rsidRDefault="002B7EE7" w:rsidP="001858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7EE7" w:rsidRDefault="002B7EE7" w:rsidP="001858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7EE7" w:rsidRPr="001858DF" w:rsidRDefault="002B7EE7" w:rsidP="001858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B7EE7" w:rsidRDefault="002B7EE7" w:rsidP="004161B0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1858D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2B7EE7" w:rsidRDefault="002B7EE7" w:rsidP="004161B0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2B7EE7" w:rsidRDefault="002B7EE7" w:rsidP="004161B0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2B7EE7" w:rsidRDefault="002B7EE7" w:rsidP="004161B0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2B7EE7" w:rsidRDefault="002B7EE7" w:rsidP="004161B0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2B7EE7" w:rsidRDefault="002B7EE7" w:rsidP="004161B0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2B7EE7" w:rsidRDefault="002B7EE7" w:rsidP="004161B0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2B7EE7" w:rsidRDefault="002B7EE7" w:rsidP="004161B0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2B7EE7" w:rsidRPr="004161B0" w:rsidRDefault="002B7EE7" w:rsidP="004161B0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  <w:t xml:space="preserve">  </w:t>
      </w:r>
      <w:r w:rsidRPr="004161B0"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№1</w:t>
      </w:r>
    </w:p>
    <w:p w:rsidR="002B7EE7" w:rsidRPr="003B002B" w:rsidRDefault="002B7EE7" w:rsidP="001858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B002B">
        <w:rPr>
          <w:rFonts w:ascii="Times New Roman" w:hAnsi="Times New Roman" w:cs="Times New Roman"/>
          <w:sz w:val="24"/>
          <w:szCs w:val="24"/>
        </w:rPr>
        <w:t>к постановлению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Унечского района  от 19.11.2021  №323</w:t>
      </w:r>
    </w:p>
    <w:p w:rsidR="002B7EE7" w:rsidRDefault="002B7EE7" w:rsidP="001858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2B7EE7" w:rsidRDefault="002B7EE7" w:rsidP="00CF021C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B7EE7" w:rsidRDefault="002B7EE7" w:rsidP="007F584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46"/>
      <w:bookmarkEnd w:id="0"/>
      <w:r w:rsidRPr="001858DF">
        <w:rPr>
          <w:rFonts w:ascii="Times New Roman" w:hAnsi="Times New Roman" w:cs="Times New Roman"/>
          <w:sz w:val="24"/>
          <w:szCs w:val="24"/>
        </w:rPr>
        <w:t>ПОРЯДОК</w:t>
      </w:r>
    </w:p>
    <w:p w:rsidR="002B7EE7" w:rsidRPr="00834692" w:rsidRDefault="002B7EE7" w:rsidP="007F584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  <w:r w:rsidRPr="00834692">
        <w:rPr>
          <w:rFonts w:ascii="Times New Roman" w:hAnsi="Times New Roman" w:cs="Times New Roman"/>
          <w:sz w:val="24"/>
          <w:szCs w:val="24"/>
        </w:rPr>
        <w:t>осуществления исполнительными органами Унечского муниципального района  и (или) находящимися в их ведении казенными учреждениями бюджетных полномочий главных администраторов  доходов бюджетов бюджетной системы Российской Федерации</w:t>
      </w:r>
    </w:p>
    <w:p w:rsidR="002B7EE7" w:rsidRPr="00972ADF" w:rsidRDefault="002B7EE7" w:rsidP="007F584E">
      <w:pPr>
        <w:pStyle w:val="ConsPlusTitle"/>
        <w:spacing w:after="120"/>
        <w:jc w:val="center"/>
        <w:rPr>
          <w:rFonts w:ascii="Times New Roman" w:hAnsi="Times New Roman" w:cs="Times New Roman"/>
          <w:sz w:val="24"/>
          <w:szCs w:val="24"/>
        </w:rPr>
      </w:pPr>
    </w:p>
    <w:p w:rsidR="002B7EE7" w:rsidRPr="001858DF" w:rsidRDefault="002B7EE7" w:rsidP="007F584E">
      <w:pPr>
        <w:pStyle w:val="ConsPlusTitle"/>
        <w:spacing w:after="12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858DF">
        <w:rPr>
          <w:rFonts w:ascii="Times New Roman" w:hAnsi="Times New Roman" w:cs="Times New Roman"/>
          <w:b w:val="0"/>
          <w:bCs w:val="0"/>
          <w:sz w:val="24"/>
          <w:szCs w:val="24"/>
        </w:rPr>
        <w:t>1.</w:t>
      </w:r>
      <w:r w:rsidRPr="00834692">
        <w:rPr>
          <w:rFonts w:ascii="Times New Roman" w:hAnsi="Times New Roman" w:cs="Times New Roman"/>
          <w:b w:val="0"/>
          <w:bCs w:val="0"/>
          <w:sz w:val="24"/>
          <w:szCs w:val="24"/>
        </w:rPr>
        <w:t>И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сполнительные органы </w:t>
      </w:r>
      <w:r w:rsidRPr="00834692">
        <w:rPr>
          <w:rFonts w:ascii="Times New Roman" w:hAnsi="Times New Roman" w:cs="Times New Roman"/>
          <w:b w:val="0"/>
          <w:bCs w:val="0"/>
          <w:sz w:val="24"/>
          <w:szCs w:val="24"/>
        </w:rPr>
        <w:t>Унечского муниципальн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ого района  и (или) находящиеся в их ведении казенные учреждения </w:t>
      </w:r>
      <w:r w:rsidRPr="001858DF">
        <w:rPr>
          <w:rFonts w:ascii="Times New Roman" w:hAnsi="Times New Roman" w:cs="Times New Roman"/>
          <w:b w:val="0"/>
          <w:bCs w:val="0"/>
          <w:sz w:val="24"/>
          <w:szCs w:val="24"/>
        </w:rPr>
        <w:t>(далее - главные администраторы доходов бюджет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ов</w:t>
      </w:r>
      <w:r w:rsidRPr="001858DF">
        <w:rPr>
          <w:rFonts w:ascii="Times New Roman" w:hAnsi="Times New Roman" w:cs="Times New Roman"/>
          <w:b w:val="0"/>
          <w:bCs w:val="0"/>
          <w:sz w:val="24"/>
          <w:szCs w:val="24"/>
        </w:rPr>
        <w:t>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в качестве </w:t>
      </w:r>
      <w:r w:rsidRPr="00834692">
        <w:rPr>
          <w:rFonts w:ascii="Times New Roman" w:hAnsi="Times New Roman" w:cs="Times New Roman"/>
          <w:b w:val="0"/>
          <w:bCs w:val="0"/>
          <w:sz w:val="24"/>
          <w:szCs w:val="24"/>
        </w:rPr>
        <w:t>главных администраторов  доходов бюджетов бюджетной системы Российской Федерации</w:t>
      </w:r>
      <w:r w:rsidRPr="001858DF"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</w:p>
    <w:p w:rsidR="002B7EE7" w:rsidRPr="00972ADF" w:rsidRDefault="002B7EE7" w:rsidP="007F584E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2ADF">
        <w:rPr>
          <w:rFonts w:ascii="Times New Roman" w:hAnsi="Times New Roman" w:cs="Times New Roman"/>
          <w:sz w:val="24"/>
          <w:szCs w:val="24"/>
        </w:rPr>
        <w:t xml:space="preserve">а)формируют и утверждают перечень </w:t>
      </w:r>
      <w:r>
        <w:rPr>
          <w:rFonts w:ascii="Times New Roman" w:hAnsi="Times New Roman" w:cs="Times New Roman"/>
          <w:sz w:val="24"/>
          <w:szCs w:val="24"/>
        </w:rPr>
        <w:t>администраторов доходов бюджетов</w:t>
      </w:r>
      <w:r w:rsidRPr="00972ADF">
        <w:rPr>
          <w:rFonts w:ascii="Times New Roman" w:hAnsi="Times New Roman" w:cs="Times New Roman"/>
          <w:sz w:val="24"/>
          <w:szCs w:val="24"/>
        </w:rPr>
        <w:t>, подведомственных главному</w:t>
      </w:r>
      <w:r>
        <w:rPr>
          <w:rFonts w:ascii="Times New Roman" w:hAnsi="Times New Roman" w:cs="Times New Roman"/>
          <w:sz w:val="24"/>
          <w:szCs w:val="24"/>
        </w:rPr>
        <w:t xml:space="preserve"> администратору доходов бюджетов</w:t>
      </w:r>
      <w:r w:rsidRPr="00972ADF">
        <w:rPr>
          <w:rFonts w:ascii="Times New Roman" w:hAnsi="Times New Roman" w:cs="Times New Roman"/>
          <w:sz w:val="24"/>
          <w:szCs w:val="24"/>
        </w:rPr>
        <w:t>;</w:t>
      </w:r>
    </w:p>
    <w:p w:rsidR="002B7EE7" w:rsidRPr="00972ADF" w:rsidRDefault="002B7EE7" w:rsidP="007F584E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2ADF">
        <w:rPr>
          <w:rFonts w:ascii="Times New Roman" w:hAnsi="Times New Roman" w:cs="Times New Roman"/>
          <w:sz w:val="24"/>
          <w:szCs w:val="24"/>
        </w:rPr>
        <w:t xml:space="preserve">б)формируют и представляют в </w:t>
      </w:r>
      <w:r>
        <w:rPr>
          <w:rFonts w:ascii="Times New Roman" w:hAnsi="Times New Roman" w:cs="Times New Roman"/>
          <w:sz w:val="24"/>
          <w:szCs w:val="24"/>
        </w:rPr>
        <w:t>финансовое управление администрации Унечского района следующие сведения</w:t>
      </w:r>
      <w:r w:rsidRPr="00972ADF">
        <w:rPr>
          <w:rFonts w:ascii="Times New Roman" w:hAnsi="Times New Roman" w:cs="Times New Roman"/>
          <w:sz w:val="24"/>
          <w:szCs w:val="24"/>
        </w:rPr>
        <w:t>:</w:t>
      </w:r>
    </w:p>
    <w:p w:rsidR="002B7EE7" w:rsidRPr="006323C8" w:rsidRDefault="002B7EE7" w:rsidP="007F584E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23C8">
        <w:rPr>
          <w:rFonts w:ascii="Times New Roman" w:hAnsi="Times New Roman" w:cs="Times New Roman"/>
          <w:sz w:val="24"/>
          <w:szCs w:val="24"/>
        </w:rPr>
        <w:t xml:space="preserve">прогноз поступления доходов </w:t>
      </w:r>
      <w:r>
        <w:rPr>
          <w:rFonts w:ascii="Times New Roman" w:hAnsi="Times New Roman" w:cs="Times New Roman"/>
          <w:sz w:val="24"/>
          <w:szCs w:val="24"/>
        </w:rPr>
        <w:t xml:space="preserve"> бюджетов</w:t>
      </w:r>
      <w:r w:rsidRPr="006323C8">
        <w:rPr>
          <w:rFonts w:ascii="Times New Roman" w:hAnsi="Times New Roman" w:cs="Times New Roman"/>
          <w:sz w:val="24"/>
          <w:szCs w:val="24"/>
        </w:rPr>
        <w:t>, в сроки и по форме, которые согласованы с финансовым управлением администрации Унечского района;</w:t>
      </w:r>
    </w:p>
    <w:p w:rsidR="002B7EE7" w:rsidRPr="006323C8" w:rsidRDefault="002B7EE7" w:rsidP="007F584E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23C8">
        <w:rPr>
          <w:rFonts w:ascii="Times New Roman" w:hAnsi="Times New Roman" w:cs="Times New Roman"/>
          <w:sz w:val="24"/>
          <w:szCs w:val="24"/>
        </w:rPr>
        <w:t>обоснования прогноза поступления дох</w:t>
      </w:r>
      <w:r>
        <w:rPr>
          <w:rFonts w:ascii="Times New Roman" w:hAnsi="Times New Roman" w:cs="Times New Roman"/>
          <w:sz w:val="24"/>
          <w:szCs w:val="24"/>
        </w:rPr>
        <w:t>одов бюджетов</w:t>
      </w:r>
      <w:r w:rsidRPr="006323C8">
        <w:rPr>
          <w:rFonts w:ascii="Times New Roman" w:hAnsi="Times New Roman" w:cs="Times New Roman"/>
          <w:sz w:val="24"/>
          <w:szCs w:val="24"/>
        </w:rPr>
        <w:t>;</w:t>
      </w:r>
    </w:p>
    <w:p w:rsidR="002B7EE7" w:rsidRPr="006323C8" w:rsidRDefault="002B7EE7" w:rsidP="007F584E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23C8">
        <w:rPr>
          <w:rFonts w:ascii="Times New Roman" w:hAnsi="Times New Roman" w:cs="Times New Roman"/>
          <w:sz w:val="24"/>
          <w:szCs w:val="24"/>
        </w:rPr>
        <w:t>аналитические материалы по испо</w:t>
      </w:r>
      <w:r>
        <w:rPr>
          <w:rFonts w:ascii="Times New Roman" w:hAnsi="Times New Roman" w:cs="Times New Roman"/>
          <w:sz w:val="24"/>
          <w:szCs w:val="24"/>
        </w:rPr>
        <w:t>лнению бюджетов в части доходов бюджетов</w:t>
      </w:r>
      <w:r w:rsidRPr="006323C8">
        <w:rPr>
          <w:rFonts w:ascii="Times New Roman" w:hAnsi="Times New Roman" w:cs="Times New Roman"/>
          <w:sz w:val="24"/>
          <w:szCs w:val="24"/>
        </w:rPr>
        <w:t>;</w:t>
      </w:r>
    </w:p>
    <w:p w:rsidR="002B7EE7" w:rsidRPr="006323C8" w:rsidRDefault="002B7EE7" w:rsidP="007F584E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23C8">
        <w:rPr>
          <w:rFonts w:ascii="Times New Roman" w:hAnsi="Times New Roman" w:cs="Times New Roman"/>
          <w:sz w:val="24"/>
          <w:szCs w:val="24"/>
        </w:rPr>
        <w:t>сведения, необходимые для составления среднесрочного финансового плана и (или) п</w:t>
      </w:r>
      <w:r>
        <w:rPr>
          <w:rFonts w:ascii="Times New Roman" w:hAnsi="Times New Roman" w:cs="Times New Roman"/>
          <w:sz w:val="24"/>
          <w:szCs w:val="24"/>
        </w:rPr>
        <w:t>роекта бюджетов</w:t>
      </w:r>
      <w:r w:rsidRPr="006323C8">
        <w:rPr>
          <w:rFonts w:ascii="Times New Roman" w:hAnsi="Times New Roman" w:cs="Times New Roman"/>
          <w:sz w:val="24"/>
          <w:szCs w:val="24"/>
        </w:rPr>
        <w:t>;</w:t>
      </w:r>
    </w:p>
    <w:p w:rsidR="002B7EE7" w:rsidRPr="006323C8" w:rsidRDefault="002B7EE7" w:rsidP="007F584E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23C8">
        <w:rPr>
          <w:rFonts w:ascii="Times New Roman" w:hAnsi="Times New Roman" w:cs="Times New Roman"/>
          <w:sz w:val="24"/>
          <w:szCs w:val="24"/>
        </w:rPr>
        <w:t xml:space="preserve">сведения, необходимые для составления и </w:t>
      </w:r>
      <w:r>
        <w:rPr>
          <w:rFonts w:ascii="Times New Roman" w:hAnsi="Times New Roman" w:cs="Times New Roman"/>
          <w:sz w:val="24"/>
          <w:szCs w:val="24"/>
        </w:rPr>
        <w:t>ведения кассового плана.</w:t>
      </w:r>
    </w:p>
    <w:p w:rsidR="002B7EE7" w:rsidRPr="006323C8" w:rsidRDefault="002B7EE7" w:rsidP="007F584E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23C8">
        <w:rPr>
          <w:rFonts w:ascii="Times New Roman" w:hAnsi="Times New Roman" w:cs="Times New Roman"/>
          <w:sz w:val="24"/>
          <w:szCs w:val="24"/>
        </w:rPr>
        <w:t>в)формируют и представляют бюджетную отчетность главного</w:t>
      </w:r>
      <w:r>
        <w:rPr>
          <w:rFonts w:ascii="Times New Roman" w:hAnsi="Times New Roman" w:cs="Times New Roman"/>
          <w:sz w:val="24"/>
          <w:szCs w:val="24"/>
        </w:rPr>
        <w:t xml:space="preserve"> администратора доходов бюджетов</w:t>
      </w:r>
      <w:r w:rsidRPr="006323C8">
        <w:rPr>
          <w:rFonts w:ascii="Times New Roman" w:hAnsi="Times New Roman" w:cs="Times New Roman"/>
          <w:sz w:val="24"/>
          <w:szCs w:val="24"/>
        </w:rPr>
        <w:t>;</w:t>
      </w:r>
    </w:p>
    <w:p w:rsidR="002B7EE7" w:rsidRPr="006323C8" w:rsidRDefault="002B7EE7" w:rsidP="007F584E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23C8">
        <w:rPr>
          <w:rFonts w:ascii="Times New Roman" w:hAnsi="Times New Roman" w:cs="Times New Roman"/>
          <w:sz w:val="24"/>
          <w:szCs w:val="24"/>
        </w:rPr>
        <w:t>г)исполняют полномочия</w:t>
      </w:r>
      <w:r>
        <w:rPr>
          <w:rFonts w:ascii="Times New Roman" w:hAnsi="Times New Roman" w:cs="Times New Roman"/>
          <w:sz w:val="24"/>
          <w:szCs w:val="24"/>
        </w:rPr>
        <w:t xml:space="preserve"> администратора доходов бюджетов</w:t>
      </w:r>
      <w:r w:rsidRPr="006323C8">
        <w:rPr>
          <w:rFonts w:ascii="Times New Roman" w:hAnsi="Times New Roman" w:cs="Times New Roman"/>
          <w:sz w:val="24"/>
          <w:szCs w:val="24"/>
        </w:rPr>
        <w:t xml:space="preserve"> в соответствии с принятыми правовыми актами об осуществлении полномочий администрато</w:t>
      </w:r>
      <w:r>
        <w:rPr>
          <w:rFonts w:ascii="Times New Roman" w:hAnsi="Times New Roman" w:cs="Times New Roman"/>
          <w:sz w:val="24"/>
          <w:szCs w:val="24"/>
        </w:rPr>
        <w:t>ра доходов бюджетов</w:t>
      </w:r>
      <w:r w:rsidRPr="006323C8">
        <w:rPr>
          <w:rFonts w:ascii="Times New Roman" w:hAnsi="Times New Roman" w:cs="Times New Roman"/>
          <w:sz w:val="24"/>
          <w:szCs w:val="24"/>
        </w:rPr>
        <w:t>;</w:t>
      </w:r>
    </w:p>
    <w:p w:rsidR="002B7EE7" w:rsidRPr="00B50DEB" w:rsidRDefault="002B7EE7" w:rsidP="007F584E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DEB">
        <w:rPr>
          <w:rFonts w:ascii="Times New Roman" w:hAnsi="Times New Roman" w:cs="Times New Roman"/>
          <w:sz w:val="24"/>
          <w:szCs w:val="24"/>
        </w:rPr>
        <w:t>д)ведут ре</w:t>
      </w:r>
      <w:r>
        <w:rPr>
          <w:rFonts w:ascii="Times New Roman" w:hAnsi="Times New Roman" w:cs="Times New Roman"/>
          <w:sz w:val="24"/>
          <w:szCs w:val="24"/>
        </w:rPr>
        <w:t>естр источников доходов бюджетов</w:t>
      </w:r>
      <w:r w:rsidRPr="00B50DEB">
        <w:rPr>
          <w:rFonts w:ascii="Times New Roman" w:hAnsi="Times New Roman" w:cs="Times New Roman"/>
          <w:sz w:val="24"/>
          <w:szCs w:val="24"/>
        </w:rPr>
        <w:t xml:space="preserve"> по закрепленным за ними источникам доходов на основании перечня источников доходов бюджетов бюджетной системы Российской Федерации;</w:t>
      </w:r>
    </w:p>
    <w:p w:rsidR="002B7EE7" w:rsidRPr="00B50DEB" w:rsidRDefault="002B7EE7" w:rsidP="007F584E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DEB">
        <w:rPr>
          <w:rFonts w:ascii="Times New Roman" w:hAnsi="Times New Roman" w:cs="Times New Roman"/>
          <w:sz w:val="24"/>
          <w:szCs w:val="24"/>
        </w:rPr>
        <w:t>е)утверждают методику  прогнозирования поступлений доходов в бюджет в соответствии с общими требованиями к такой методике, установленными Правительством Российской Федерации;</w:t>
      </w:r>
    </w:p>
    <w:p w:rsidR="002B7EE7" w:rsidRDefault="002B7EE7" w:rsidP="007F584E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DEB">
        <w:rPr>
          <w:rFonts w:ascii="Times New Roman" w:hAnsi="Times New Roman" w:cs="Times New Roman"/>
          <w:sz w:val="24"/>
          <w:szCs w:val="24"/>
        </w:rPr>
        <w:t xml:space="preserve">ж)осуществляют иные бюджетные полномочия, установленные Бюджетным </w:t>
      </w:r>
      <w:hyperlink r:id="rId6" w:history="1">
        <w:r w:rsidRPr="00B50DEB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</w:rPr>
          <w:t>кодексом</w:t>
        </w:r>
      </w:hyperlink>
      <w:r w:rsidRPr="00B50DEB">
        <w:rPr>
          <w:rFonts w:ascii="Times New Roman" w:hAnsi="Times New Roman" w:cs="Times New Roman"/>
          <w:sz w:val="24"/>
          <w:szCs w:val="24"/>
        </w:rPr>
        <w:t xml:space="preserve"> Российской Федерации и принимаемыми в соответствии с ним нормативными правовыми актами, регулирующими бюджетные правоотношения.</w:t>
      </w:r>
    </w:p>
    <w:p w:rsidR="002B7EE7" w:rsidRPr="003F595F" w:rsidRDefault="002B7EE7" w:rsidP="007F584E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595F">
        <w:rPr>
          <w:rFonts w:ascii="Times New Roman" w:hAnsi="Times New Roman" w:cs="Times New Roman"/>
          <w:sz w:val="24"/>
          <w:szCs w:val="24"/>
        </w:rPr>
        <w:t>2.Перечень главных</w:t>
      </w:r>
      <w:r>
        <w:rPr>
          <w:rFonts w:ascii="Times New Roman" w:hAnsi="Times New Roman" w:cs="Times New Roman"/>
          <w:sz w:val="24"/>
          <w:szCs w:val="24"/>
        </w:rPr>
        <w:t xml:space="preserve"> администраторов доходов бюджетов</w:t>
      </w:r>
      <w:r w:rsidRPr="003F595F">
        <w:rPr>
          <w:rFonts w:ascii="Times New Roman" w:hAnsi="Times New Roman" w:cs="Times New Roman"/>
          <w:sz w:val="24"/>
          <w:szCs w:val="24"/>
        </w:rPr>
        <w:t xml:space="preserve"> и закрепляемые за ними </w:t>
      </w:r>
      <w:r>
        <w:rPr>
          <w:rFonts w:ascii="Times New Roman" w:hAnsi="Times New Roman" w:cs="Times New Roman"/>
          <w:sz w:val="24"/>
          <w:szCs w:val="24"/>
        </w:rPr>
        <w:t xml:space="preserve"> виды (подвиды)  доходов бюджетов </w:t>
      </w:r>
      <w:r w:rsidRPr="003F595F">
        <w:rPr>
          <w:rFonts w:ascii="Times New Roman" w:hAnsi="Times New Roman" w:cs="Times New Roman"/>
          <w:sz w:val="24"/>
          <w:szCs w:val="24"/>
        </w:rPr>
        <w:t xml:space="preserve">утверждаются постановлением администрации Унечского района в соответствии с общими требованиями, установленными Правительством Российской Федерации. </w:t>
      </w:r>
    </w:p>
    <w:p w:rsidR="002B7EE7" w:rsidRPr="00B50DEB" w:rsidRDefault="002B7EE7" w:rsidP="007F584E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595F">
        <w:rPr>
          <w:rFonts w:ascii="Times New Roman" w:hAnsi="Times New Roman" w:cs="Times New Roman"/>
          <w:sz w:val="24"/>
          <w:szCs w:val="24"/>
        </w:rPr>
        <w:t>3.Главны</w:t>
      </w:r>
      <w:r>
        <w:rPr>
          <w:rFonts w:ascii="Times New Roman" w:hAnsi="Times New Roman" w:cs="Times New Roman"/>
          <w:sz w:val="24"/>
          <w:szCs w:val="24"/>
        </w:rPr>
        <w:t>е администраторы доходов бюджетов</w:t>
      </w:r>
      <w:r w:rsidRPr="003F595F">
        <w:rPr>
          <w:rFonts w:ascii="Times New Roman" w:hAnsi="Times New Roman" w:cs="Times New Roman"/>
          <w:sz w:val="24"/>
          <w:szCs w:val="24"/>
        </w:rPr>
        <w:t xml:space="preserve">  принимают муниципальные правовые акты о наделении подведомственных учреждений полномочиями</w:t>
      </w:r>
      <w:r>
        <w:rPr>
          <w:rFonts w:ascii="Times New Roman" w:hAnsi="Times New Roman" w:cs="Times New Roman"/>
          <w:sz w:val="24"/>
          <w:szCs w:val="24"/>
        </w:rPr>
        <w:t xml:space="preserve"> администраторов доходов бюджетов</w:t>
      </w:r>
      <w:r w:rsidRPr="003F595F">
        <w:rPr>
          <w:rFonts w:ascii="Times New Roman" w:hAnsi="Times New Roman" w:cs="Times New Roman"/>
          <w:sz w:val="24"/>
          <w:szCs w:val="24"/>
        </w:rPr>
        <w:t xml:space="preserve"> и доводят их до соответствующих администра</w:t>
      </w:r>
      <w:r>
        <w:rPr>
          <w:rFonts w:ascii="Times New Roman" w:hAnsi="Times New Roman" w:cs="Times New Roman"/>
          <w:sz w:val="24"/>
          <w:szCs w:val="24"/>
        </w:rPr>
        <w:t>торов доходов бюджетов</w:t>
      </w:r>
      <w:r w:rsidRPr="003F595F">
        <w:rPr>
          <w:rFonts w:ascii="Times New Roman" w:hAnsi="Times New Roman" w:cs="Times New Roman"/>
          <w:sz w:val="24"/>
          <w:szCs w:val="24"/>
        </w:rPr>
        <w:t>. Муниципальный правовой акт должен содержать следующие положения:</w:t>
      </w:r>
    </w:p>
    <w:p w:rsidR="002B7EE7" w:rsidRPr="00B50DEB" w:rsidRDefault="002B7EE7" w:rsidP="007F584E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DEB">
        <w:rPr>
          <w:rFonts w:ascii="Times New Roman" w:hAnsi="Times New Roman" w:cs="Times New Roman"/>
          <w:sz w:val="24"/>
          <w:szCs w:val="24"/>
        </w:rPr>
        <w:t>а)закрепление за подведомственными а</w:t>
      </w:r>
      <w:r>
        <w:rPr>
          <w:rFonts w:ascii="Times New Roman" w:hAnsi="Times New Roman" w:cs="Times New Roman"/>
          <w:sz w:val="24"/>
          <w:szCs w:val="24"/>
        </w:rPr>
        <w:t>дминистраторами доходов бюджетов источников доходов бюджетов</w:t>
      </w:r>
      <w:r w:rsidRPr="00B50DEB">
        <w:rPr>
          <w:rFonts w:ascii="Times New Roman" w:hAnsi="Times New Roman" w:cs="Times New Roman"/>
          <w:sz w:val="24"/>
          <w:szCs w:val="24"/>
        </w:rPr>
        <w:t>, полномочия по администрированию которых они осуществляют, с указанием нормативных правовых актов, являющихся основанием для администрирования данного вида платежа. При формировании перечня источников доходов необходимо отразить особенности, связанные с их детализацией, если такое право дано главному администратору доходов бюджетов в соответствии с законодательством Российской Федерации;</w:t>
      </w:r>
    </w:p>
    <w:p w:rsidR="002B7EE7" w:rsidRPr="00B50DEB" w:rsidRDefault="002B7EE7" w:rsidP="007F584E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DEB">
        <w:rPr>
          <w:rFonts w:ascii="Times New Roman" w:hAnsi="Times New Roman" w:cs="Times New Roman"/>
          <w:sz w:val="24"/>
          <w:szCs w:val="24"/>
        </w:rPr>
        <w:t>б)наделение администрат</w:t>
      </w:r>
      <w:r>
        <w:rPr>
          <w:rFonts w:ascii="Times New Roman" w:hAnsi="Times New Roman" w:cs="Times New Roman"/>
          <w:sz w:val="24"/>
          <w:szCs w:val="24"/>
        </w:rPr>
        <w:t>оров доходов бюджетов</w:t>
      </w:r>
      <w:r w:rsidRPr="00B50DEB">
        <w:rPr>
          <w:rFonts w:ascii="Times New Roman" w:hAnsi="Times New Roman" w:cs="Times New Roman"/>
          <w:sz w:val="24"/>
          <w:szCs w:val="24"/>
        </w:rPr>
        <w:t xml:space="preserve"> в отношении закрепленных за </w:t>
      </w:r>
      <w:r>
        <w:rPr>
          <w:rFonts w:ascii="Times New Roman" w:hAnsi="Times New Roman" w:cs="Times New Roman"/>
          <w:sz w:val="24"/>
          <w:szCs w:val="24"/>
        </w:rPr>
        <w:t>ними источников доходов бюджетов</w:t>
      </w:r>
      <w:r w:rsidRPr="00B50DEB">
        <w:rPr>
          <w:rFonts w:ascii="Times New Roman" w:hAnsi="Times New Roman" w:cs="Times New Roman"/>
          <w:sz w:val="24"/>
          <w:szCs w:val="24"/>
        </w:rPr>
        <w:t xml:space="preserve"> следующими бюджетными полномочиями:</w:t>
      </w:r>
    </w:p>
    <w:p w:rsidR="002B7EE7" w:rsidRPr="00B50DEB" w:rsidRDefault="002B7EE7" w:rsidP="007F584E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DEB">
        <w:rPr>
          <w:rFonts w:ascii="Times New Roman" w:hAnsi="Times New Roman" w:cs="Times New Roman"/>
          <w:sz w:val="24"/>
          <w:szCs w:val="24"/>
        </w:rPr>
        <w:t>начисление, учет и контроль за правильностью исчисления, полнотой и своевременностью осуществления платежей в бюджет, пеней и штрафов по ним;</w:t>
      </w:r>
    </w:p>
    <w:p w:rsidR="002B7EE7" w:rsidRPr="00B50DEB" w:rsidRDefault="002B7EE7" w:rsidP="007F584E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DEB">
        <w:rPr>
          <w:rFonts w:ascii="Times New Roman" w:hAnsi="Times New Roman" w:cs="Times New Roman"/>
          <w:sz w:val="24"/>
          <w:szCs w:val="24"/>
        </w:rPr>
        <w:t>взыскание задолженности по платежам в бюджет, пеней и штрафов;</w:t>
      </w:r>
    </w:p>
    <w:p w:rsidR="002B7EE7" w:rsidRPr="00B50DEB" w:rsidRDefault="002B7EE7" w:rsidP="007F584E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DEB">
        <w:rPr>
          <w:rFonts w:ascii="Times New Roman" w:hAnsi="Times New Roman" w:cs="Times New Roman"/>
          <w:sz w:val="24"/>
          <w:szCs w:val="24"/>
        </w:rPr>
        <w:t>принятие решения о признании безнадежной к взысканию задолженности по платежам в бюджет;</w:t>
      </w:r>
    </w:p>
    <w:p w:rsidR="002B7EE7" w:rsidRPr="00B50DEB" w:rsidRDefault="002B7EE7" w:rsidP="007F584E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DEB">
        <w:rPr>
          <w:rFonts w:ascii="Times New Roman" w:hAnsi="Times New Roman" w:cs="Times New Roman"/>
          <w:sz w:val="24"/>
          <w:szCs w:val="24"/>
        </w:rPr>
        <w:t>принятие решений о возврате излишне уплаченных (взысканных) платежей в бюджет, пеней и штрафов, а также процентов за несвоевременное осуществление такого возврата и процентов, начисленных на излишне взысканные суммы, и представление в орган Федерального казначейства поручений для осуществления возврата в порядке, установленном Министерством финансов Российской Федерации;</w:t>
      </w:r>
    </w:p>
    <w:p w:rsidR="002B7EE7" w:rsidRPr="00B50DEB" w:rsidRDefault="002B7EE7" w:rsidP="007F584E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DEB">
        <w:rPr>
          <w:rFonts w:ascii="Times New Roman" w:hAnsi="Times New Roman" w:cs="Times New Roman"/>
          <w:sz w:val="24"/>
          <w:szCs w:val="24"/>
        </w:rPr>
        <w:t>принятие решения о зачете (уточнении) платежей в бюджет и представление соответствующего уведомления в орган Федерального казначейства;</w:t>
      </w:r>
    </w:p>
    <w:p w:rsidR="002B7EE7" w:rsidRPr="00B50DEB" w:rsidRDefault="002B7EE7" w:rsidP="007F584E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DEB">
        <w:rPr>
          <w:rFonts w:ascii="Times New Roman" w:hAnsi="Times New Roman" w:cs="Times New Roman"/>
          <w:sz w:val="24"/>
          <w:szCs w:val="24"/>
        </w:rPr>
        <w:t>иные бюджетные полномочия, установленные законодательством Российской Федерации и принимаемыми в соответствии с ним нормативными правовыми</w:t>
      </w:r>
      <w:r>
        <w:rPr>
          <w:rFonts w:ascii="Times New Roman" w:hAnsi="Times New Roman" w:cs="Times New Roman"/>
          <w:sz w:val="24"/>
          <w:szCs w:val="24"/>
        </w:rPr>
        <w:t xml:space="preserve"> актами.</w:t>
      </w:r>
    </w:p>
    <w:p w:rsidR="002B7EE7" w:rsidRPr="00A55910" w:rsidRDefault="002B7EE7" w:rsidP="007F584E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5910">
        <w:rPr>
          <w:rFonts w:ascii="Times New Roman" w:hAnsi="Times New Roman" w:cs="Times New Roman"/>
          <w:sz w:val="24"/>
          <w:szCs w:val="24"/>
        </w:rPr>
        <w:t>в)определение порядка заполнения (составления) и отражения в бюджетном учете первичных документов по администр</w:t>
      </w:r>
      <w:r>
        <w:rPr>
          <w:rFonts w:ascii="Times New Roman" w:hAnsi="Times New Roman" w:cs="Times New Roman"/>
          <w:sz w:val="24"/>
          <w:szCs w:val="24"/>
        </w:rPr>
        <w:t>ируемым доходам бюджетов</w:t>
      </w:r>
      <w:r w:rsidRPr="00A55910">
        <w:rPr>
          <w:rFonts w:ascii="Times New Roman" w:hAnsi="Times New Roman" w:cs="Times New Roman"/>
          <w:sz w:val="24"/>
          <w:szCs w:val="24"/>
        </w:rPr>
        <w:t>;</w:t>
      </w:r>
    </w:p>
    <w:p w:rsidR="002B7EE7" w:rsidRPr="00A55910" w:rsidRDefault="002B7EE7" w:rsidP="007F584E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5910">
        <w:rPr>
          <w:rFonts w:ascii="Times New Roman" w:hAnsi="Times New Roman" w:cs="Times New Roman"/>
          <w:sz w:val="24"/>
          <w:szCs w:val="24"/>
        </w:rPr>
        <w:t>г)определение порядка действий администраторов д</w:t>
      </w:r>
      <w:r>
        <w:rPr>
          <w:rFonts w:ascii="Times New Roman" w:hAnsi="Times New Roman" w:cs="Times New Roman"/>
          <w:sz w:val="24"/>
          <w:szCs w:val="24"/>
        </w:rPr>
        <w:t>оходов бюджетов</w:t>
      </w:r>
      <w:r w:rsidRPr="00A55910">
        <w:rPr>
          <w:rFonts w:ascii="Times New Roman" w:hAnsi="Times New Roman" w:cs="Times New Roman"/>
          <w:sz w:val="24"/>
          <w:szCs w:val="24"/>
        </w:rPr>
        <w:t xml:space="preserve"> при уточнении невыясненных поступлений в соответствии с нормативными правовыми актами Российской Федерации, в том числе нормативными правовыми актами Министерства финансов Российской Федерации;</w:t>
      </w:r>
    </w:p>
    <w:p w:rsidR="002B7EE7" w:rsidRPr="00A55910" w:rsidRDefault="002B7EE7" w:rsidP="007F584E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5910">
        <w:rPr>
          <w:rFonts w:ascii="Times New Roman" w:hAnsi="Times New Roman" w:cs="Times New Roman"/>
          <w:sz w:val="24"/>
          <w:szCs w:val="24"/>
        </w:rPr>
        <w:t>д)определение порядка действий администраторо</w:t>
      </w:r>
      <w:r>
        <w:rPr>
          <w:rFonts w:ascii="Times New Roman" w:hAnsi="Times New Roman" w:cs="Times New Roman"/>
          <w:sz w:val="24"/>
          <w:szCs w:val="24"/>
        </w:rPr>
        <w:t>в доходов бюджетов</w:t>
      </w:r>
      <w:r w:rsidRPr="00A55910">
        <w:rPr>
          <w:rFonts w:ascii="Times New Roman" w:hAnsi="Times New Roman" w:cs="Times New Roman"/>
          <w:sz w:val="24"/>
          <w:szCs w:val="24"/>
        </w:rPr>
        <w:t xml:space="preserve"> при принудительном взыскании а</w:t>
      </w:r>
      <w:r>
        <w:rPr>
          <w:rFonts w:ascii="Times New Roman" w:hAnsi="Times New Roman" w:cs="Times New Roman"/>
          <w:sz w:val="24"/>
          <w:szCs w:val="24"/>
        </w:rPr>
        <w:t>дминистраторами доходов бюджетов</w:t>
      </w:r>
      <w:r w:rsidRPr="00A55910">
        <w:rPr>
          <w:rFonts w:ascii="Times New Roman" w:hAnsi="Times New Roman" w:cs="Times New Roman"/>
          <w:sz w:val="24"/>
          <w:szCs w:val="24"/>
        </w:rPr>
        <w:t xml:space="preserve"> с плательщика платежей в бюджет, пеней и штрафов по ним через судебные органы или через органы принудительного исполнения Российской Федерации в случаях, предусмотренных законодательством Российской Федерации (в том числе определение перечня необходимой для заполнения платежного документа информации, которую необходимо довести до федерального суда (мирового судьи) и (или) судебного пристава-исполнителя в соответствии с нормативными правовыми актами Российской Федерации, в том числе нормативными правовыми актами Министерства финансов Российской Федерации);</w:t>
      </w:r>
    </w:p>
    <w:p w:rsidR="002B7EE7" w:rsidRPr="00A55910" w:rsidRDefault="002B7EE7" w:rsidP="007F584E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5910">
        <w:rPr>
          <w:rFonts w:ascii="Times New Roman" w:hAnsi="Times New Roman" w:cs="Times New Roman"/>
          <w:sz w:val="24"/>
          <w:szCs w:val="24"/>
        </w:rPr>
        <w:t>е)определение порядка, форм и сроков представления адми</w:t>
      </w:r>
      <w:r>
        <w:rPr>
          <w:rFonts w:ascii="Times New Roman" w:hAnsi="Times New Roman" w:cs="Times New Roman"/>
          <w:sz w:val="24"/>
          <w:szCs w:val="24"/>
        </w:rPr>
        <w:t>нистратором доходов бюджетов</w:t>
      </w:r>
      <w:r w:rsidRPr="00A55910">
        <w:rPr>
          <w:rFonts w:ascii="Times New Roman" w:hAnsi="Times New Roman" w:cs="Times New Roman"/>
          <w:sz w:val="24"/>
          <w:szCs w:val="24"/>
        </w:rPr>
        <w:t xml:space="preserve"> главном</w:t>
      </w:r>
      <w:r>
        <w:rPr>
          <w:rFonts w:ascii="Times New Roman" w:hAnsi="Times New Roman" w:cs="Times New Roman"/>
          <w:sz w:val="24"/>
          <w:szCs w:val="24"/>
        </w:rPr>
        <w:t>у администратору доходов бюджетов</w:t>
      </w:r>
      <w:r w:rsidRPr="00A55910">
        <w:rPr>
          <w:rFonts w:ascii="Times New Roman" w:hAnsi="Times New Roman" w:cs="Times New Roman"/>
          <w:sz w:val="24"/>
          <w:szCs w:val="24"/>
        </w:rPr>
        <w:t xml:space="preserve"> сведений и бюджетной отчетности, необходимых для осуществления полномочий главного</w:t>
      </w:r>
      <w:r>
        <w:rPr>
          <w:rFonts w:ascii="Times New Roman" w:hAnsi="Times New Roman" w:cs="Times New Roman"/>
          <w:sz w:val="24"/>
          <w:szCs w:val="24"/>
        </w:rPr>
        <w:t xml:space="preserve"> администратора доходов бюджетов</w:t>
      </w:r>
      <w:r w:rsidRPr="00A55910">
        <w:rPr>
          <w:rFonts w:ascii="Times New Roman" w:hAnsi="Times New Roman" w:cs="Times New Roman"/>
          <w:sz w:val="24"/>
          <w:szCs w:val="24"/>
        </w:rPr>
        <w:t>;</w:t>
      </w:r>
    </w:p>
    <w:p w:rsidR="002B7EE7" w:rsidRPr="00A55910" w:rsidRDefault="002B7EE7" w:rsidP="007F584E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5910">
        <w:rPr>
          <w:rFonts w:ascii="Times New Roman" w:hAnsi="Times New Roman" w:cs="Times New Roman"/>
          <w:sz w:val="24"/>
          <w:szCs w:val="24"/>
        </w:rPr>
        <w:t>ж)определение порядка и сроков представления бюджетной отчетности в финансовое управление администрации Унечского района;</w:t>
      </w:r>
    </w:p>
    <w:p w:rsidR="002B7EE7" w:rsidRPr="00A55910" w:rsidRDefault="002B7EE7" w:rsidP="007F584E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5910">
        <w:rPr>
          <w:rFonts w:ascii="Times New Roman" w:hAnsi="Times New Roman" w:cs="Times New Roman"/>
          <w:sz w:val="24"/>
          <w:szCs w:val="24"/>
        </w:rPr>
        <w:t xml:space="preserve">з)предоставление информации, необходимой для уплаты денежных средств физическими и юридическими лицами за муниципальные услуги, а также иных платежей, являющихся источниками формирования доходов бюджета, в Государственную информационную систему о государственных и муниципальных платежах в соответствии с порядком, установленным Федеральным </w:t>
      </w:r>
      <w:hyperlink r:id="rId7" w:history="1">
        <w:r w:rsidRPr="00A55910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законом</w:t>
        </w:r>
      </w:hyperlink>
      <w:r w:rsidRPr="00A55910">
        <w:rPr>
          <w:rFonts w:ascii="Times New Roman" w:hAnsi="Times New Roman" w:cs="Times New Roman"/>
          <w:sz w:val="24"/>
          <w:szCs w:val="24"/>
        </w:rPr>
        <w:t xml:space="preserve"> от 27 июля 2010 года N 210-ФЗ "Об организации предоставления государственных и муниципальных услуг";</w:t>
      </w:r>
    </w:p>
    <w:p w:rsidR="002B7EE7" w:rsidRPr="00A55910" w:rsidRDefault="002B7EE7" w:rsidP="007F584E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5910">
        <w:rPr>
          <w:rFonts w:ascii="Times New Roman" w:hAnsi="Times New Roman" w:cs="Times New Roman"/>
          <w:sz w:val="24"/>
          <w:szCs w:val="24"/>
        </w:rPr>
        <w:t>и)иные положения, необходимые для реализации полномочий</w:t>
      </w:r>
      <w:r>
        <w:rPr>
          <w:rFonts w:ascii="Times New Roman" w:hAnsi="Times New Roman" w:cs="Times New Roman"/>
          <w:sz w:val="24"/>
          <w:szCs w:val="24"/>
        </w:rPr>
        <w:t xml:space="preserve"> администратора доходов бюджетов</w:t>
      </w:r>
      <w:r w:rsidRPr="00A55910">
        <w:rPr>
          <w:rFonts w:ascii="Times New Roman" w:hAnsi="Times New Roman" w:cs="Times New Roman"/>
          <w:sz w:val="24"/>
          <w:szCs w:val="24"/>
        </w:rPr>
        <w:t>.</w:t>
      </w:r>
    </w:p>
    <w:p w:rsidR="002B7EE7" w:rsidRDefault="002B7EE7" w:rsidP="007F584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tab/>
      </w:r>
      <w:r w:rsidRPr="00D22265">
        <w:rPr>
          <w:rFonts w:ascii="Times New Roman" w:hAnsi="Times New Roman" w:cs="Times New Roman"/>
          <w:sz w:val="24"/>
          <w:szCs w:val="24"/>
        </w:rPr>
        <w:t>4.Главные администраторы доходов б</w:t>
      </w:r>
      <w:r>
        <w:rPr>
          <w:rFonts w:ascii="Times New Roman" w:hAnsi="Times New Roman" w:cs="Times New Roman"/>
          <w:sz w:val="24"/>
          <w:szCs w:val="24"/>
        </w:rPr>
        <w:t>юджетов</w:t>
      </w:r>
      <w:r w:rsidRPr="00D22265">
        <w:rPr>
          <w:rFonts w:ascii="Times New Roman" w:hAnsi="Times New Roman" w:cs="Times New Roman"/>
          <w:sz w:val="24"/>
          <w:szCs w:val="24"/>
        </w:rPr>
        <w:t xml:space="preserve"> исполняют бюджетные полномочия администратора</w:t>
      </w:r>
      <w:r>
        <w:rPr>
          <w:rFonts w:ascii="Times New Roman" w:hAnsi="Times New Roman" w:cs="Times New Roman"/>
          <w:sz w:val="24"/>
          <w:szCs w:val="24"/>
        </w:rPr>
        <w:t xml:space="preserve"> доходов бюджетов</w:t>
      </w:r>
      <w:r w:rsidRPr="00D22265">
        <w:rPr>
          <w:rFonts w:ascii="Times New Roman" w:hAnsi="Times New Roman" w:cs="Times New Roman"/>
          <w:sz w:val="24"/>
          <w:szCs w:val="24"/>
        </w:rPr>
        <w:t xml:space="preserve"> в полном объеме в случае отсутствия подведомственных</w:t>
      </w:r>
      <w:r>
        <w:rPr>
          <w:rFonts w:ascii="Times New Roman" w:hAnsi="Times New Roman" w:cs="Times New Roman"/>
          <w:sz w:val="24"/>
          <w:szCs w:val="24"/>
        </w:rPr>
        <w:t xml:space="preserve"> администраторов доходов бюджетов</w:t>
      </w:r>
      <w:r w:rsidRPr="00D22265">
        <w:rPr>
          <w:rFonts w:ascii="Times New Roman" w:hAnsi="Times New Roman" w:cs="Times New Roman"/>
          <w:sz w:val="24"/>
          <w:szCs w:val="24"/>
        </w:rPr>
        <w:t>.</w:t>
      </w:r>
    </w:p>
    <w:p w:rsidR="002B7EE7" w:rsidRPr="00364B21" w:rsidRDefault="002B7EE7" w:rsidP="007F584E">
      <w:pPr>
        <w:pStyle w:val="ConsPlusNormal"/>
        <w:tabs>
          <w:tab w:val="left" w:pos="0"/>
        </w:tabs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5</w:t>
      </w:r>
      <w:r w:rsidRPr="00364B21">
        <w:rPr>
          <w:rFonts w:ascii="Times New Roman" w:hAnsi="Times New Roman" w:cs="Times New Roman"/>
          <w:sz w:val="24"/>
          <w:szCs w:val="24"/>
        </w:rPr>
        <w:t xml:space="preserve">.В случае изменения </w:t>
      </w:r>
      <w:r w:rsidRPr="00466473">
        <w:rPr>
          <w:rFonts w:ascii="Times New Roman" w:hAnsi="Times New Roman" w:cs="Times New Roman"/>
          <w:sz w:val="24"/>
          <w:szCs w:val="24"/>
        </w:rPr>
        <w:t>состава и (или) функций главных администраторов</w:t>
      </w:r>
      <w:r>
        <w:rPr>
          <w:rFonts w:ascii="Times New Roman" w:hAnsi="Times New Roman" w:cs="Times New Roman"/>
          <w:sz w:val="24"/>
          <w:szCs w:val="24"/>
        </w:rPr>
        <w:t xml:space="preserve"> доходов бюджетов</w:t>
      </w:r>
      <w:r w:rsidRPr="00466473">
        <w:rPr>
          <w:rFonts w:ascii="Times New Roman" w:hAnsi="Times New Roman" w:cs="Times New Roman"/>
          <w:sz w:val="24"/>
          <w:szCs w:val="24"/>
        </w:rPr>
        <w:t>, а также принципов назначения и присвоения структуры код</w:t>
      </w:r>
      <w:r>
        <w:rPr>
          <w:rFonts w:ascii="Times New Roman" w:hAnsi="Times New Roman" w:cs="Times New Roman"/>
          <w:sz w:val="24"/>
          <w:szCs w:val="24"/>
        </w:rPr>
        <w:t xml:space="preserve">ов классификации доходов бюджетов, </w:t>
      </w:r>
      <w:r>
        <w:rPr>
          <w:rFonts w:ascii="Times New Roman" w:hAnsi="Times New Roman" w:cs="Times New Roman"/>
          <w:sz w:val="24"/>
          <w:szCs w:val="24"/>
        </w:rPr>
        <w:tab/>
      </w:r>
      <w:r w:rsidRPr="00364B21">
        <w:rPr>
          <w:rFonts w:ascii="Times New Roman" w:hAnsi="Times New Roman" w:cs="Times New Roman"/>
          <w:sz w:val="24"/>
          <w:szCs w:val="24"/>
        </w:rPr>
        <w:t>главн</w:t>
      </w:r>
      <w:r>
        <w:rPr>
          <w:rFonts w:ascii="Times New Roman" w:hAnsi="Times New Roman" w:cs="Times New Roman"/>
          <w:sz w:val="24"/>
          <w:szCs w:val="24"/>
        </w:rPr>
        <w:t xml:space="preserve">ый администратор доходов бюджетов </w:t>
      </w:r>
      <w:r w:rsidRPr="00364B21">
        <w:rPr>
          <w:rFonts w:ascii="Times New Roman" w:hAnsi="Times New Roman" w:cs="Times New Roman"/>
          <w:sz w:val="24"/>
          <w:szCs w:val="24"/>
        </w:rPr>
        <w:t>доводит эту информацию до финансового управления администрации Унечского района.</w:t>
      </w:r>
    </w:p>
    <w:sectPr w:rsidR="002B7EE7" w:rsidRPr="00364B21" w:rsidSect="000E0D3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021C"/>
    <w:rsid w:val="0003111D"/>
    <w:rsid w:val="000E0D38"/>
    <w:rsid w:val="0012116D"/>
    <w:rsid w:val="00147A4E"/>
    <w:rsid w:val="001858DF"/>
    <w:rsid w:val="0020318D"/>
    <w:rsid w:val="00230E52"/>
    <w:rsid w:val="00232C07"/>
    <w:rsid w:val="00236F1C"/>
    <w:rsid w:val="002404B4"/>
    <w:rsid w:val="002B7EE7"/>
    <w:rsid w:val="002E4AEA"/>
    <w:rsid w:val="003304B7"/>
    <w:rsid w:val="00364B21"/>
    <w:rsid w:val="003A1E7F"/>
    <w:rsid w:val="003B002B"/>
    <w:rsid w:val="003F595F"/>
    <w:rsid w:val="004002C9"/>
    <w:rsid w:val="004161B0"/>
    <w:rsid w:val="00466473"/>
    <w:rsid w:val="004C05F2"/>
    <w:rsid w:val="00527293"/>
    <w:rsid w:val="00551A11"/>
    <w:rsid w:val="006323C8"/>
    <w:rsid w:val="00691084"/>
    <w:rsid w:val="006D4D93"/>
    <w:rsid w:val="006F453F"/>
    <w:rsid w:val="007D4232"/>
    <w:rsid w:val="007F584E"/>
    <w:rsid w:val="00803375"/>
    <w:rsid w:val="00815A8C"/>
    <w:rsid w:val="008258E5"/>
    <w:rsid w:val="00834692"/>
    <w:rsid w:val="008A7E53"/>
    <w:rsid w:val="0091348A"/>
    <w:rsid w:val="00962B93"/>
    <w:rsid w:val="00972ADF"/>
    <w:rsid w:val="009831F1"/>
    <w:rsid w:val="009F321F"/>
    <w:rsid w:val="00A55910"/>
    <w:rsid w:val="00B24D64"/>
    <w:rsid w:val="00B50DEB"/>
    <w:rsid w:val="00C05024"/>
    <w:rsid w:val="00C60A01"/>
    <w:rsid w:val="00C922F0"/>
    <w:rsid w:val="00CF021C"/>
    <w:rsid w:val="00D22265"/>
    <w:rsid w:val="00D86D22"/>
    <w:rsid w:val="00DF3975"/>
    <w:rsid w:val="00E23A2F"/>
    <w:rsid w:val="00E43808"/>
    <w:rsid w:val="00F914F9"/>
    <w:rsid w:val="00FD26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ADF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CF021C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CF021C"/>
    <w:pPr>
      <w:widowControl w:val="0"/>
      <w:autoSpaceDE w:val="0"/>
      <w:autoSpaceDN w:val="0"/>
    </w:pPr>
    <w:rPr>
      <w:rFonts w:eastAsia="Times New Roman" w:cs="Calibri"/>
      <w:b/>
      <w:bCs/>
    </w:rPr>
  </w:style>
  <w:style w:type="character" w:styleId="Hyperlink">
    <w:name w:val="Hyperlink"/>
    <w:basedOn w:val="DefaultParagraphFont"/>
    <w:uiPriority w:val="99"/>
    <w:semiHidden/>
    <w:rsid w:val="00CF021C"/>
    <w:rPr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1858DF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Знак"/>
    <w:basedOn w:val="Normal"/>
    <w:uiPriority w:val="99"/>
    <w:rsid w:val="00D22265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6910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9108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8525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D711EF4B3A17BC031670CC5066996855D572706DB8CD6C5A3B10FCFE1D0D3AC02C4AF8754FE94942867BB4EB2VCC8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D711EF4B3A17BC031670CC5066996855D572702DC8FD6C5A3B10FCFE1D0D3AC02C4AF8754FE94942867BB4EB2VCC8G" TargetMode="External"/><Relationship Id="rId5" Type="http://schemas.openxmlformats.org/officeDocument/2006/relationships/hyperlink" Target="file:///C:\Users\&#1044;&#1086;&#1088;&#1086;&#1085;&#1080;&#1085;&#1072;\Documents\&#1055;&#1086;%20&#1072;&#1076;&#1084;&#1080;&#1090;&#1080;&#1089;&#1090;&#1088;&#1072;&#1090;&#1086;&#1088;&#1072;&#1084;.docx" TargetMode="External"/><Relationship Id="rId4" Type="http://schemas.openxmlformats.org/officeDocument/2006/relationships/hyperlink" Target="consultantplus://offline/ref=BD711EF4B3A17BC031670CC5066996855D572702DC8FD6C5A3B10FCFE1D0D3AC10C4F78957F0839E7C28FD1BBDCB3A36344ABE3117FFV9CAG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218</TotalTime>
  <Pages>4</Pages>
  <Words>1324</Words>
  <Characters>7551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Наталья Петровна</dc:creator>
  <cp:keywords/>
  <dc:description/>
  <cp:lastModifiedBy>Лосева Е.Ю.</cp:lastModifiedBy>
  <cp:revision>38</cp:revision>
  <cp:lastPrinted>2021-11-19T12:07:00Z</cp:lastPrinted>
  <dcterms:created xsi:type="dcterms:W3CDTF">2021-10-28T06:52:00Z</dcterms:created>
  <dcterms:modified xsi:type="dcterms:W3CDTF">2021-12-09T11:56:00Z</dcterms:modified>
</cp:coreProperties>
</file>